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C80237" w:rsidRPr="00C017DF" w14:paraId="5A455391" w14:textId="77777777" w:rsidTr="003531E6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5A7A8C6" w14:textId="77777777" w:rsidR="00C80237" w:rsidRPr="006E3F12" w:rsidRDefault="00C80237" w:rsidP="002475C0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C02B615" w14:textId="77777777" w:rsidR="00C80237" w:rsidRPr="00C017DF" w:rsidRDefault="00C80237" w:rsidP="00C80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L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F100ABC" w14:textId="77777777" w:rsidR="00C80237" w:rsidRPr="005D277D" w:rsidRDefault="00C80237" w:rsidP="002475C0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78B699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3531E6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A93E9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3E9F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A93E9F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A93E9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93E9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93E9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93E9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93E9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93E9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93E9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7301DF6D" w14:textId="77777777" w:rsidR="00C80237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E53C41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80237" w:rsidRPr="00C017DF" w14:paraId="3E9D5844" w14:textId="77777777" w:rsidTr="002475C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0A3C63B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89622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7CA461E0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494BD22C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ACF4D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0B7FBDB4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C80237" w:rsidRPr="00C017DF" w14:paraId="05E2CFDF" w14:textId="77777777" w:rsidTr="002475C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54FF32F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7311AAE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11D95F6E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B2EA6BF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27BFD889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C80237" w:rsidRPr="00C017DF" w14:paraId="6D4B7466" w14:textId="77777777" w:rsidTr="002475C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94D5827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73BCE92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2C70A14A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7E85D16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8480097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80237" w:rsidRPr="00C017DF" w14:paraId="2B4041D4" w14:textId="77777777" w:rsidTr="002475C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02BD5B34" w14:textId="77777777" w:rsidR="00C80237" w:rsidRPr="00C017DF" w:rsidRDefault="00C80237" w:rsidP="002475C0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5608DF7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54331FC9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85757CE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59D0685B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80237" w:rsidRPr="00C017DF" w14:paraId="68892622" w14:textId="77777777" w:rsidTr="002475C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5B2A2287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7A7B7DF0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6E9B6BC7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B829A6A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3C6ACEB7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80237" w:rsidRPr="00C017DF" w14:paraId="70F24B0E" w14:textId="77777777" w:rsidTr="002475C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088D684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4C9A82EF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E9DE3C3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6A37A0FB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327A1A9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5271C07D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80237" w:rsidRPr="00C017DF" w14:paraId="769893EC" w14:textId="77777777" w:rsidTr="002475C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A365B83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32617B25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60BE0A03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7593118B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614F663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0D3CF53B" w14:textId="77777777" w:rsidR="00C80237" w:rsidRPr="00C017DF" w:rsidRDefault="00C80237" w:rsidP="002475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66FCD7A" w14:textId="77777777" w:rsidR="00C017DF" w:rsidRDefault="00921A96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1A2AAE32" w14:textId="77777777" w:rsidR="00615814" w:rsidRPr="00C017DF" w:rsidRDefault="00615814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351"/>
        <w:gridCol w:w="1351"/>
        <w:gridCol w:w="1352"/>
        <w:gridCol w:w="1351"/>
        <w:gridCol w:w="1351"/>
        <w:gridCol w:w="1352"/>
      </w:tblGrid>
      <w:tr w:rsidR="00254188" w:rsidRPr="00744A50" w14:paraId="7AB9109A" w14:textId="77777777" w:rsidTr="00744A50">
        <w:tc>
          <w:tcPr>
            <w:tcW w:w="9494" w:type="dxa"/>
            <w:gridSpan w:val="7"/>
            <w:shd w:val="clear" w:color="auto" w:fill="auto"/>
          </w:tcPr>
          <w:p w14:paraId="726964B7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5049B54B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BCDEFB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C309C5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5A8218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3D76AF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FEF89B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9434C4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1A96" w:rsidRPr="00744A50" w14:paraId="6E8D64E7" w14:textId="77777777" w:rsidTr="00D40B8B">
        <w:tc>
          <w:tcPr>
            <w:tcW w:w="1356" w:type="dxa"/>
            <w:shd w:val="clear" w:color="auto" w:fill="auto"/>
          </w:tcPr>
          <w:p w14:paraId="28BED623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Aftrekpunten voor vallen</w:t>
            </w:r>
          </w:p>
        </w:tc>
        <w:tc>
          <w:tcPr>
            <w:tcW w:w="1356" w:type="dxa"/>
            <w:shd w:val="clear" w:color="auto" w:fill="auto"/>
          </w:tcPr>
          <w:p w14:paraId="3C29CFA9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2B106328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2EB8CA6D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023A89B9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1AC234AF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276BD314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164EC6D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57CEEAD6" w14:textId="77777777" w:rsidR="00921A96" w:rsidRDefault="00921A96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Moeilijkheidsgraad</w:t>
      </w:r>
      <w:r w:rsidR="00684D3F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684D3F">
        <w:rPr>
          <w:rFonts w:ascii="Arial" w:hAnsi="Arial" w:cs="Arial"/>
          <w:b/>
          <w:bCs/>
          <w:sz w:val="20"/>
          <w:szCs w:val="20"/>
        </w:rPr>
        <w:tab/>
      </w:r>
      <w:r w:rsidR="00684D3F" w:rsidRPr="00684D3F">
        <w:rPr>
          <w:rFonts w:ascii="Arial" w:hAnsi="Arial" w:cs="Arial"/>
          <w:bCs/>
          <w:sz w:val="20"/>
          <w:szCs w:val="20"/>
        </w:rPr>
        <w:t>Geen beoordeling in de klasse L</w:t>
      </w:r>
    </w:p>
    <w:p w14:paraId="3813FA65" w14:textId="77777777" w:rsidR="00921A96" w:rsidRDefault="00717D6B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7179C8AF" w14:textId="77777777" w:rsidR="008D17A7" w:rsidRDefault="008D17A7" w:rsidP="008D17A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Uitvoering van de oefeningen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6814D32A" w14:textId="77777777" w:rsidR="008D17A7" w:rsidRPr="008A74E4" w:rsidRDefault="008D17A7" w:rsidP="008D17A7">
      <w:pPr>
        <w:rPr>
          <w:rFonts w:ascii="Arial" w:hAnsi="Arial" w:cs="Arial"/>
          <w:bCs/>
          <w:sz w:val="20"/>
          <w:szCs w:val="20"/>
        </w:rPr>
      </w:pPr>
      <w:r w:rsidRPr="008A74E4">
        <w:rPr>
          <w:rFonts w:ascii="Arial" w:hAnsi="Arial" w:cs="Arial"/>
          <w:bCs/>
          <w:sz w:val="20"/>
          <w:szCs w:val="20"/>
        </w:rPr>
        <w:t>Berekening cijfer;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2"/>
        <w:gridCol w:w="4962"/>
      </w:tblGrid>
      <w:tr w:rsidR="008D17A7" w:rsidRPr="00170EA2" w14:paraId="3813BD36" w14:textId="77777777" w:rsidTr="005363DE">
        <w:tc>
          <w:tcPr>
            <w:tcW w:w="2802" w:type="dxa"/>
            <w:shd w:val="clear" w:color="auto" w:fill="auto"/>
          </w:tcPr>
          <w:p w14:paraId="01F5DA30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</w:t>
            </w:r>
          </w:p>
        </w:tc>
        <w:tc>
          <w:tcPr>
            <w:tcW w:w="1842" w:type="dxa"/>
            <w:shd w:val="clear" w:color="auto" w:fill="auto"/>
          </w:tcPr>
          <w:p w14:paraId="4FC01471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4962" w:type="dxa"/>
            <w:shd w:val="clear" w:color="auto" w:fill="auto"/>
          </w:tcPr>
          <w:p w14:paraId="16DD04F4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 / aantal oefeningen =  totaal aftrek</w:t>
            </w:r>
          </w:p>
        </w:tc>
      </w:tr>
      <w:tr w:rsidR="008D17A7" w:rsidRPr="00170EA2" w14:paraId="4061366B" w14:textId="77777777" w:rsidTr="005363DE">
        <w:tc>
          <w:tcPr>
            <w:tcW w:w="2802" w:type="dxa"/>
            <w:shd w:val="clear" w:color="auto" w:fill="auto"/>
          </w:tcPr>
          <w:p w14:paraId="684E9FC6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2B5462FF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5F6691F9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FAE647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C716DD3" w14:textId="77777777" w:rsidR="008D17A7" w:rsidRPr="00170EA2" w:rsidRDefault="008D17A7" w:rsidP="008D17A7">
      <w:pPr>
        <w:rPr>
          <w:vanish/>
        </w:rPr>
      </w:pPr>
    </w:p>
    <w:tbl>
      <w:tblPr>
        <w:tblpPr w:leftFromText="141" w:rightFromText="141" w:vertAnchor="text" w:horzAnchor="margin" w:tblpXSpec="right" w:tblpY="2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</w:tblGrid>
      <w:tr w:rsidR="008D17A7" w:rsidRPr="00170EA2" w14:paraId="4F72BD79" w14:textId="77777777" w:rsidTr="005363DE">
        <w:tc>
          <w:tcPr>
            <w:tcW w:w="1164" w:type="dxa"/>
            <w:shd w:val="clear" w:color="auto" w:fill="auto"/>
          </w:tcPr>
          <w:p w14:paraId="568F3861" w14:textId="77777777" w:rsidR="008D17A7" w:rsidRPr="00170EA2" w:rsidRDefault="008D17A7" w:rsidP="005363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FDBBBCC" w14:textId="77777777" w:rsidR="008D17A7" w:rsidRDefault="008D17A7" w:rsidP="008D17A7">
      <w:pPr>
        <w:rPr>
          <w:rFonts w:ascii="Arial" w:hAnsi="Arial" w:cs="Arial"/>
          <w:b/>
          <w:bCs/>
          <w:sz w:val="20"/>
          <w:szCs w:val="20"/>
        </w:rPr>
      </w:pPr>
    </w:p>
    <w:p w14:paraId="2BC07014" w14:textId="77777777" w:rsidR="004361E4" w:rsidRDefault="008D17A7" w:rsidP="008D17A7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 – totaal aftrek = </w:t>
      </w:r>
    </w:p>
    <w:tbl>
      <w:tblPr>
        <w:tblpPr w:leftFromText="141" w:rightFromText="141" w:vertAnchor="text" w:horzAnchor="margin" w:tblpXSpec="right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134"/>
      </w:tblGrid>
      <w:tr w:rsidR="004361E4" w:rsidRPr="00744A50" w14:paraId="629C9D6A" w14:textId="77777777" w:rsidTr="0047034D">
        <w:tc>
          <w:tcPr>
            <w:tcW w:w="4928" w:type="dxa"/>
            <w:shd w:val="clear" w:color="auto" w:fill="auto"/>
          </w:tcPr>
          <w:p w14:paraId="1098898F" w14:textId="77777777" w:rsidR="004361E4" w:rsidRPr="00744A50" w:rsidRDefault="004361E4" w:rsidP="0047034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Aftrekpunten voor vallen</w:t>
            </w:r>
          </w:p>
        </w:tc>
        <w:tc>
          <w:tcPr>
            <w:tcW w:w="1134" w:type="dxa"/>
            <w:shd w:val="clear" w:color="auto" w:fill="auto"/>
          </w:tcPr>
          <w:p w14:paraId="46E1E1B4" w14:textId="77777777" w:rsidR="004361E4" w:rsidRPr="00744A50" w:rsidRDefault="004361E4" w:rsidP="004703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D4FE258" w14:textId="77777777" w:rsidR="008D17A7" w:rsidRDefault="008D17A7" w:rsidP="008D17A7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CAB26F4" w14:textId="77777777" w:rsidR="00921A96" w:rsidRDefault="00921A96" w:rsidP="00717D6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007C58" w:rsidRPr="00D40B8B" w14:paraId="6BA0CF3B" w14:textId="77777777" w:rsidTr="00D40B8B">
        <w:trPr>
          <w:trHeight w:val="271"/>
        </w:trPr>
        <w:tc>
          <w:tcPr>
            <w:tcW w:w="2802" w:type="dxa"/>
            <w:shd w:val="clear" w:color="auto" w:fill="auto"/>
          </w:tcPr>
          <w:p w14:paraId="7D024870" w14:textId="77777777" w:rsidR="00007C58" w:rsidRPr="00D40B8B" w:rsidRDefault="00FD0D35" w:rsidP="00D40B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="00007C58"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uitvoering </w:t>
            </w:r>
            <w:r w:rsidR="008D17A7">
              <w:rPr>
                <w:rFonts w:ascii="Arial" w:hAnsi="Arial" w:cs="Arial"/>
                <w:b/>
                <w:bCs/>
                <w:sz w:val="20"/>
                <w:szCs w:val="20"/>
              </w:rPr>
              <w:t>(100%)</w:t>
            </w:r>
          </w:p>
        </w:tc>
        <w:tc>
          <w:tcPr>
            <w:tcW w:w="1275" w:type="dxa"/>
            <w:shd w:val="clear" w:color="auto" w:fill="auto"/>
          </w:tcPr>
          <w:p w14:paraId="5BA1DCCF" w14:textId="77777777" w:rsidR="00007C58" w:rsidRPr="00D40B8B" w:rsidRDefault="00007C58" w:rsidP="00D40B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33B0911" w14:textId="77777777" w:rsidR="00615814" w:rsidRDefault="00007C58" w:rsidP="00007C5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5AD783C0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240"/>
      </w:tblGrid>
      <w:tr w:rsidR="00007C58" w:rsidRPr="00D40B8B" w14:paraId="417CB39C" w14:textId="77777777" w:rsidTr="008A0098">
        <w:tc>
          <w:tcPr>
            <w:tcW w:w="3544" w:type="dxa"/>
            <w:shd w:val="clear" w:color="auto" w:fill="auto"/>
            <w:vAlign w:val="center"/>
          </w:tcPr>
          <w:p w14:paraId="18E64DE5" w14:textId="77777777" w:rsidR="00007C58" w:rsidRPr="008A0098" w:rsidRDefault="008A0098" w:rsidP="00007C5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FD0D35">
              <w:rPr>
                <w:rFonts w:ascii="Arial" w:hAnsi="Arial" w:cs="Arial"/>
                <w:b/>
                <w:sz w:val="20"/>
                <w:szCs w:val="20"/>
              </w:rPr>
              <w:t>Cijfer techniek</w:t>
            </w:r>
          </w:p>
          <w:p w14:paraId="5647084E" w14:textId="77777777" w:rsidR="00007C58" w:rsidRPr="00D40B8B" w:rsidRDefault="00007C58" w:rsidP="00007C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</w:tcPr>
          <w:p w14:paraId="7E16886D" w14:textId="77777777" w:rsidR="00007C58" w:rsidRPr="00D40B8B" w:rsidRDefault="00007C58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0344CE" w14:textId="77777777" w:rsidR="00C017DF" w:rsidRPr="00C017DF" w:rsidRDefault="00C017DF" w:rsidP="00C017DF">
      <w:pPr>
        <w:rPr>
          <w:rFonts w:ascii="Arial" w:hAnsi="Arial" w:cs="Arial"/>
          <w:sz w:val="20"/>
          <w:szCs w:val="20"/>
        </w:rPr>
      </w:pPr>
    </w:p>
    <w:p w14:paraId="60738A92" w14:textId="77777777" w:rsidR="00AB0061" w:rsidRDefault="00AB0061" w:rsidP="00C017DF">
      <w:pPr>
        <w:rPr>
          <w:rFonts w:ascii="Arial" w:hAnsi="Arial" w:cs="Arial"/>
          <w:b/>
          <w:bCs/>
          <w:sz w:val="20"/>
          <w:szCs w:val="20"/>
        </w:rPr>
      </w:pPr>
    </w:p>
    <w:p w14:paraId="4B97E6EB" w14:textId="77777777" w:rsidR="00684D3F" w:rsidRDefault="00684D3F" w:rsidP="00AB0061">
      <w:pPr>
        <w:rPr>
          <w:rFonts w:ascii="Arial" w:hAnsi="Arial" w:cs="Arial"/>
          <w:b/>
          <w:bCs/>
          <w:sz w:val="20"/>
          <w:szCs w:val="20"/>
        </w:rPr>
      </w:pPr>
    </w:p>
    <w:p w14:paraId="1D82A415" w14:textId="77777777" w:rsidR="00684D3F" w:rsidRDefault="00DD5A3B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6ADFFEEA">
          <v:line id="_x0000_s1047" style="position:absolute;z-index:251656704" from="-43.25pt,3.05pt" to="514.75pt,3.05pt">
            <v:stroke dashstyle="1 1" endcap="round"/>
          </v:line>
        </w:pict>
      </w:r>
    </w:p>
    <w:p w14:paraId="37DD83E2" w14:textId="77777777" w:rsidR="00684D3F" w:rsidRDefault="00684D3F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8194F2A" w14:textId="77777777" w:rsidR="005129F4" w:rsidRDefault="005129F4" w:rsidP="00AB0061">
      <w:pPr>
        <w:rPr>
          <w:rFonts w:ascii="Arial" w:hAnsi="Arial" w:cs="Arial"/>
          <w:b/>
          <w:bCs/>
          <w:sz w:val="20"/>
          <w:szCs w:val="20"/>
        </w:rPr>
      </w:pPr>
    </w:p>
    <w:p w14:paraId="0DFEE4D7" w14:textId="77777777" w:rsidR="00007C58" w:rsidRDefault="008A0098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p w14:paraId="069DB2C6" w14:textId="77777777" w:rsidR="00227773" w:rsidRPr="00AC5736" w:rsidRDefault="00DD5A3B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2E433E8F">
          <v:line id="_x0000_s1049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64C3CEFC">
          <v:line id="_x0000_s1048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EA75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44372" w14:textId="77777777" w:rsidR="007411AE" w:rsidRDefault="007411AE">
      <w:r>
        <w:separator/>
      </w:r>
    </w:p>
  </w:endnote>
  <w:endnote w:type="continuationSeparator" w:id="0">
    <w:p w14:paraId="09D9FD3B" w14:textId="77777777" w:rsidR="007411AE" w:rsidRDefault="0074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25D0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5966AB7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207CE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0604D9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070223FC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782B2C39" w14:textId="7088FA1A" w:rsidR="0050736E" w:rsidRPr="00E237DB" w:rsidRDefault="00B935AD" w:rsidP="00E237DB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FD3492">
      <w:rPr>
        <w:rFonts w:ascii="Arial" w:hAnsi="Arial" w:cs="Arial"/>
        <w:sz w:val="20"/>
        <w:szCs w:val="2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C919" w14:textId="77777777" w:rsidR="00FD3492" w:rsidRDefault="00FD349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BE0B9" w14:textId="77777777" w:rsidR="007411AE" w:rsidRDefault="007411AE">
      <w:r>
        <w:separator/>
      </w:r>
    </w:p>
  </w:footnote>
  <w:footnote w:type="continuationSeparator" w:id="0">
    <w:p w14:paraId="24490C85" w14:textId="77777777" w:rsidR="007411AE" w:rsidRDefault="00741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71BCD" w14:textId="77777777" w:rsidR="00FD3492" w:rsidRDefault="00FD349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1E0A9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29C46E84" w14:textId="77777777" w:rsidR="0050736E" w:rsidRPr="00D436E8" w:rsidRDefault="00DD5A3B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52CA0C97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2C51EE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5E38533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31DD11DD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B37B75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C80237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Techniek</w:t>
                </w:r>
              </w:p>
              <w:p w14:paraId="09031D8F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5791BB5C" w14:textId="77777777" w:rsidR="00C80237" w:rsidRPr="00D7052B" w:rsidRDefault="008304E4" w:rsidP="00C80237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8304E4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Solo </w:t>
                </w:r>
              </w:p>
              <w:p w14:paraId="0CCD8C0C" w14:textId="77777777" w:rsidR="00EA7502" w:rsidRPr="00D7052B" w:rsidRDefault="00EA7502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3F2E8" w14:textId="77777777" w:rsidR="00FD3492" w:rsidRDefault="00FD349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3649339">
    <w:abstractNumId w:val="2"/>
  </w:num>
  <w:num w:numId="2" w16cid:durableId="1449159240">
    <w:abstractNumId w:val="8"/>
  </w:num>
  <w:num w:numId="3" w16cid:durableId="352465075">
    <w:abstractNumId w:val="3"/>
  </w:num>
  <w:num w:numId="4" w16cid:durableId="1914006161">
    <w:abstractNumId w:val="12"/>
  </w:num>
  <w:num w:numId="5" w16cid:durableId="396781553">
    <w:abstractNumId w:val="10"/>
  </w:num>
  <w:num w:numId="6" w16cid:durableId="1327173025">
    <w:abstractNumId w:val="9"/>
  </w:num>
  <w:num w:numId="7" w16cid:durableId="2034843694">
    <w:abstractNumId w:val="5"/>
  </w:num>
  <w:num w:numId="8" w16cid:durableId="1498763911">
    <w:abstractNumId w:val="4"/>
  </w:num>
  <w:num w:numId="9" w16cid:durableId="1217935542">
    <w:abstractNumId w:val="11"/>
  </w:num>
  <w:num w:numId="10" w16cid:durableId="1379934898">
    <w:abstractNumId w:val="6"/>
  </w:num>
  <w:num w:numId="11" w16cid:durableId="138255830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734884771">
    <w:abstractNumId w:val="7"/>
  </w:num>
  <w:num w:numId="13" w16cid:durableId="1709261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plJmbHP5+jMTDhvouP5wwWp6tub70VspeZwESrJWfwF+yhemSbQv0LP/OXA2dTd3oxchU8fji0/VjTDU/9hDzQ==" w:salt="wBj0W2o0qdXDYKinDY/aXQ==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34ADF"/>
    <w:rsid w:val="000604D9"/>
    <w:rsid w:val="000B4204"/>
    <w:rsid w:val="000E7734"/>
    <w:rsid w:val="00124764"/>
    <w:rsid w:val="00171EC8"/>
    <w:rsid w:val="001A5483"/>
    <w:rsid w:val="001B6249"/>
    <w:rsid w:val="00227773"/>
    <w:rsid w:val="002475C0"/>
    <w:rsid w:val="00254188"/>
    <w:rsid w:val="00255C21"/>
    <w:rsid w:val="00261787"/>
    <w:rsid w:val="002715D6"/>
    <w:rsid w:val="002E3C45"/>
    <w:rsid w:val="00347475"/>
    <w:rsid w:val="003531E6"/>
    <w:rsid w:val="00365959"/>
    <w:rsid w:val="003747C1"/>
    <w:rsid w:val="003943FF"/>
    <w:rsid w:val="00395EFA"/>
    <w:rsid w:val="003E3299"/>
    <w:rsid w:val="00403C13"/>
    <w:rsid w:val="004361E4"/>
    <w:rsid w:val="0047034D"/>
    <w:rsid w:val="00482264"/>
    <w:rsid w:val="00487D43"/>
    <w:rsid w:val="0050736E"/>
    <w:rsid w:val="005129F4"/>
    <w:rsid w:val="005363DE"/>
    <w:rsid w:val="005441DD"/>
    <w:rsid w:val="0054511E"/>
    <w:rsid w:val="005538BF"/>
    <w:rsid w:val="00580B78"/>
    <w:rsid w:val="005C1E53"/>
    <w:rsid w:val="00615814"/>
    <w:rsid w:val="00633ECB"/>
    <w:rsid w:val="00674CC9"/>
    <w:rsid w:val="00684D3F"/>
    <w:rsid w:val="006B7AE8"/>
    <w:rsid w:val="006C07D3"/>
    <w:rsid w:val="006C5B99"/>
    <w:rsid w:val="006E36AA"/>
    <w:rsid w:val="007129CE"/>
    <w:rsid w:val="00717D6B"/>
    <w:rsid w:val="007411AE"/>
    <w:rsid w:val="00744A50"/>
    <w:rsid w:val="00750623"/>
    <w:rsid w:val="00786B44"/>
    <w:rsid w:val="007C4AC7"/>
    <w:rsid w:val="00823A72"/>
    <w:rsid w:val="008304E4"/>
    <w:rsid w:val="00837B03"/>
    <w:rsid w:val="00881EF6"/>
    <w:rsid w:val="008826C9"/>
    <w:rsid w:val="008A0098"/>
    <w:rsid w:val="008D0AEE"/>
    <w:rsid w:val="008D17A7"/>
    <w:rsid w:val="0090196A"/>
    <w:rsid w:val="00921A96"/>
    <w:rsid w:val="00986A63"/>
    <w:rsid w:val="009A0B8C"/>
    <w:rsid w:val="009C09FF"/>
    <w:rsid w:val="009D7208"/>
    <w:rsid w:val="00A00732"/>
    <w:rsid w:val="00A30C1B"/>
    <w:rsid w:val="00A324FC"/>
    <w:rsid w:val="00A33E3E"/>
    <w:rsid w:val="00A81890"/>
    <w:rsid w:val="00A93E9F"/>
    <w:rsid w:val="00AB0061"/>
    <w:rsid w:val="00AB3BC5"/>
    <w:rsid w:val="00AC3BFC"/>
    <w:rsid w:val="00AC5736"/>
    <w:rsid w:val="00AF638E"/>
    <w:rsid w:val="00B37B75"/>
    <w:rsid w:val="00B40CDD"/>
    <w:rsid w:val="00B867E7"/>
    <w:rsid w:val="00B917C3"/>
    <w:rsid w:val="00B92AFE"/>
    <w:rsid w:val="00B935AD"/>
    <w:rsid w:val="00BB71B8"/>
    <w:rsid w:val="00BC4F8C"/>
    <w:rsid w:val="00BF1144"/>
    <w:rsid w:val="00C017DF"/>
    <w:rsid w:val="00C26CBE"/>
    <w:rsid w:val="00C40997"/>
    <w:rsid w:val="00C5793A"/>
    <w:rsid w:val="00C766D3"/>
    <w:rsid w:val="00C80237"/>
    <w:rsid w:val="00CF161D"/>
    <w:rsid w:val="00CF5B5D"/>
    <w:rsid w:val="00D11CC8"/>
    <w:rsid w:val="00D277FB"/>
    <w:rsid w:val="00D40B8B"/>
    <w:rsid w:val="00D436E8"/>
    <w:rsid w:val="00D7052B"/>
    <w:rsid w:val="00DA5D3F"/>
    <w:rsid w:val="00DB7EF0"/>
    <w:rsid w:val="00DD5A3B"/>
    <w:rsid w:val="00DD640E"/>
    <w:rsid w:val="00DF7E89"/>
    <w:rsid w:val="00E237DB"/>
    <w:rsid w:val="00E47D2B"/>
    <w:rsid w:val="00E80E79"/>
    <w:rsid w:val="00EA7502"/>
    <w:rsid w:val="00EE31EE"/>
    <w:rsid w:val="00F26A9E"/>
    <w:rsid w:val="00F272B8"/>
    <w:rsid w:val="00F351F7"/>
    <w:rsid w:val="00F804C1"/>
    <w:rsid w:val="00F96737"/>
    <w:rsid w:val="00FA1CAC"/>
    <w:rsid w:val="00FD0D35"/>
    <w:rsid w:val="00FD3492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55BBD8C5"/>
  <w15:chartTrackingRefBased/>
  <w15:docId w15:val="{AA9E857D-04F1-4A0E-9961-D9E99123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1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A21FC6-A1F9-4553-9E19-AD6CD33F2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B85CE-1AEE-47FB-A6FE-47AB944EB3F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296F73B-A04D-4137-8D58-7B4869044C25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a811006f-1c16-41b7-b921-4a643f9d9ecc"/>
    <ds:schemaRef ds:uri="e7f54076-5645-4b12-91ec-c3d4a8cb9c6b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4610765-EF75-452B-A1D4-E36FAD3306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1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protocol-kur-techniek-solo-l</vt:lpstr>
    </vt:vector>
  </TitlesOfParts>
  <Company>KNHS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protocol-kur-techniek-solo-l</dc:title>
  <dc:subject/>
  <dc:creator>fortgensi</dc:creator>
  <cp:keywords/>
  <cp:lastModifiedBy>Cindy Heijligers | KNHS</cp:lastModifiedBy>
  <cp:revision>4</cp:revision>
  <cp:lastPrinted>2012-11-20T13:45:00Z</cp:lastPrinted>
  <dcterms:created xsi:type="dcterms:W3CDTF">2024-02-24T12:28:00Z</dcterms:created>
  <dcterms:modified xsi:type="dcterms:W3CDTF">2025-03-04T15:35:00Z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